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B7D198" w14:textId="77777777" w:rsidR="002A7604" w:rsidRDefault="002A7604" w:rsidP="002A7604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PLOMER</w:t>
      </w:r>
      <w:r>
        <w:rPr>
          <w:rFonts w:ascii="Times New Roman" w:hAnsi="Times New Roman" w:cs="Times New Roman"/>
        </w:rPr>
        <w:t xml:space="preserve"> 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3F070FC" w14:textId="77777777" w:rsidR="002A7604" w:rsidRDefault="002A7604" w:rsidP="002A7604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4A2B594D" w14:textId="77777777" w:rsidR="002A7604" w:rsidRDefault="002A7604" w:rsidP="002A7604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7C0DAC12" w14:textId="77777777" w:rsidR="002A7604" w:rsidRDefault="002A7604" w:rsidP="002A7604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</w:rPr>
        <w:t>Prynce</w:t>
      </w:r>
      <w:proofErr w:type="spellEnd"/>
      <w:r>
        <w:rPr>
          <w:rFonts w:ascii="Times New Roman" w:hAnsi="Times New Roman" w:cs="Times New Roman"/>
        </w:rPr>
        <w:t>, gentleman(q.v.).</w:t>
      </w:r>
    </w:p>
    <w:p w14:paraId="338F2B39" w14:textId="77777777" w:rsidR="002A7604" w:rsidRDefault="002A7604" w:rsidP="002A7604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B44D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679E6C7" w14:textId="77777777" w:rsidR="002A7604" w:rsidRDefault="002A7604" w:rsidP="002A7604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5D971531" w14:textId="77777777" w:rsidR="002A7604" w:rsidRDefault="002A7604" w:rsidP="002A7604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0814DBC9" w14:textId="77777777" w:rsidR="002A7604" w:rsidRDefault="002A7604" w:rsidP="002A7604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51DEE6F7" w14:textId="23405F79" w:rsidR="006B2F86" w:rsidRPr="00E71FC3" w:rsidRDefault="002A7604" w:rsidP="002A7604">
      <w:pPr>
        <w:pStyle w:val="NoSpacing"/>
      </w:pPr>
      <w:r>
        <w:t>29 September 2018</w:t>
      </w: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A04CD2" w14:textId="77777777" w:rsidR="002A7604" w:rsidRDefault="002A7604" w:rsidP="00E71FC3">
      <w:r>
        <w:separator/>
      </w:r>
    </w:p>
  </w:endnote>
  <w:endnote w:type="continuationSeparator" w:id="0">
    <w:p w14:paraId="4335B1D8" w14:textId="77777777" w:rsidR="002A7604" w:rsidRDefault="002A760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1B145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4F6F9D" w14:textId="77777777" w:rsidR="002A7604" w:rsidRDefault="002A7604" w:rsidP="00E71FC3">
      <w:r>
        <w:separator/>
      </w:r>
    </w:p>
  </w:footnote>
  <w:footnote w:type="continuationSeparator" w:id="0">
    <w:p w14:paraId="3C63229A" w14:textId="77777777" w:rsidR="002A7604" w:rsidRDefault="002A760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604"/>
    <w:rsid w:val="001A7C09"/>
    <w:rsid w:val="002A760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33E4B2"/>
  <w15:chartTrackingRefBased/>
  <w15:docId w15:val="{31366B33-209C-460B-B631-1A53D71EA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A760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A76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2018-10-25T19:40:00Z</dcterms:created>
  <dcterms:modified xsi:type="dcterms:W3CDTF">2018-10-25T19:40:00Z</dcterms:modified>
</cp:coreProperties>
</file>